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556736" behindDoc="0" locked="0" layoutInCell="1" allowOverlap="1">
                <wp:simplePos x="0" y="0"/>
                <wp:positionH relativeFrom="column">
                  <wp:posOffset>5123815</wp:posOffset>
                </wp:positionH>
                <wp:positionV relativeFrom="paragraph">
                  <wp:posOffset>135255</wp:posOffset>
                </wp:positionV>
                <wp:extent cx="3381375" cy="4402455"/>
                <wp:effectExtent l="6350" t="6350" r="22225" b="1079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09040" y="1392555"/>
                          <a:ext cx="3381375" cy="440245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0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3.45pt;margin-top:10.65pt;height:346.65pt;width:266.25pt;z-index:253556736;v-text-anchor:middle;mso-width-relative:page;mso-height-relative:page;" fillcolor="#FF0000" filled="t" stroked="t" coordsize="21600,21600" o:gfxdata="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D++98NsAAAALAQAADwAAAAAAAAABACAAAAAi&#10;AAAAZHJzL2Rvd25yZXYueG1sUEsBAhQAFAAAAAgAh07iQKWNAUl5AgAA9wQAAA4AAAAAAAAAAQAg&#10;AAAAKgEAAGRycy9lMm9Eb2MueG1sUEsFBgAAAAAGAAYAWQEAABUGAAAAAA==&#10;">
                <v:fill on="t" opacity="32768f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57760" behindDoc="0" locked="0" layoutInCell="1" allowOverlap="1">
                <wp:simplePos x="0" y="0"/>
                <wp:positionH relativeFrom="column">
                  <wp:posOffset>3608705</wp:posOffset>
                </wp:positionH>
                <wp:positionV relativeFrom="paragraph">
                  <wp:posOffset>111125</wp:posOffset>
                </wp:positionV>
                <wp:extent cx="1316355" cy="4374515"/>
                <wp:effectExtent l="6350" t="6350" r="10795" b="1968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85030" y="1463675"/>
                          <a:ext cx="1316355" cy="437451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9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4.15pt;margin-top:8.75pt;height:344.45pt;width:103.65pt;z-index:253557760;v-text-anchor:middle;mso-width-relative:page;mso-height-relative:page;" fillcolor="#FF0000" filled="t" stroked="t" coordsize="21600,21600" o:gfxdata="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pG4rEtkAAAAKAQAADwAAAAAAAAABACAA&#10;AAAiAAAAZHJzL2Rvd25yZXYueG1sUEsBAhQAFAAAAAgAh07iQIKr96t+AgAA9gQAAA4AAAAAAAAA&#10;AQAgAAAAKAEAAGRycy9lMm9Eb2MueG1sUEsFBgAAAAAGAAYAWQEAABgGAAAAAA==&#10;">
                <v:fill on="t" opacity="38666f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bookmarkStart w:id="0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25355878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127635</wp:posOffset>
                </wp:positionV>
                <wp:extent cx="3281680" cy="4396105"/>
                <wp:effectExtent l="0" t="0" r="13970" b="444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75655" y="1499235"/>
                          <a:ext cx="3281680" cy="439610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36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.65pt;margin-top:10.05pt;height:346.15pt;width:258.4pt;z-index:253558784;v-text-anchor:middle;mso-width-relative:page;mso-height-relative:page;" fillcolor="#FF0000" filled="t" stroked="f" coordsize="21600,21600" o:gfxdata="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Y45jLXAAAACgEAAA8AAAAAAAAAAQAgAAAAIgAAAGRycy9kb3ducmV2Lnht&#10;bFBLAQIUABQAAAAIAIdO4kDfgtmzbAIAAK0EAAAOAAAAAAAAAAEAIAAAACYBAABkcnMvZTJvRG9j&#10;LnhtbFBLBQYAAAAABgAGAFkBAAAEBgAAAAA=&#10;">
                <v:fill on="t" opacity="23592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3535232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10795</wp:posOffset>
                </wp:positionV>
                <wp:extent cx="8439150" cy="4591050"/>
                <wp:effectExtent l="13970" t="13970" r="24130" b="241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0145" y="1191895"/>
                          <a:ext cx="8439150" cy="4591050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35pt;margin-top:0.85pt;height:361.5pt;width:664.5pt;z-index:253535232;v-text-anchor:middle;mso-width-relative:page;mso-height-relative:page;" filled="f" stroked="t" coordsize="21600,21600" o:gfxdata="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NvufD3ZAAAADAEAAA8AAAAAAAAAAQAgAAAAIgAAAGRycy9kb3du&#10;cmV2LnhtbFBLAQIUABQAAAAIAIdO4kDeIx1JcAIAALYEAAAOAAAAAAAAAAEAIAAAACgBAABkcnMv&#10;ZTJvRG9jLnhtbFBLBQYAAAAABgAGAFkBAAAKBgAAAAA=&#10;">
                <v:fill on="f" focussize="0,0"/>
                <v:stroke weight="2.25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965312" behindDoc="0" locked="0" layoutInCell="1" allowOverlap="1">
                <wp:simplePos x="0" y="0"/>
                <wp:positionH relativeFrom="column">
                  <wp:posOffset>4996180</wp:posOffset>
                </wp:positionH>
                <wp:positionV relativeFrom="paragraph">
                  <wp:posOffset>59690</wp:posOffset>
                </wp:positionV>
                <wp:extent cx="12065" cy="4552315"/>
                <wp:effectExtent l="9525" t="0" r="16510" b="63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075680" y="1193165"/>
                          <a:ext cx="12065" cy="455231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3.4pt;margin-top:4.7pt;height:358.45pt;width:0.95pt;z-index:253965312;mso-width-relative:page;mso-height-relative:page;" filled="f" stroked="t" coordsize="21600,21600" o:gfxdata="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77AHq2gAAAAkBAAAPAAAA&#10;AAAAAAEAIAAAACIAAABkcnMvZG93bnJldi54bWxQSwECFAAUAAAACACHTuJAouhTxNoBAAB2AwAA&#10;DgAAAAAAAAABACAAAAApAQAAZHJzL2Uyb0RvYy54bWxQSwUGAAAAAAYABgBZAQAAdQUAAAAA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970432" behindDoc="1" locked="0" layoutInCell="1" allowOverlap="1">
                <wp:simplePos x="0" y="0"/>
                <wp:positionH relativeFrom="column">
                  <wp:posOffset>3773170</wp:posOffset>
                </wp:positionH>
                <wp:positionV relativeFrom="paragraph">
                  <wp:posOffset>195580</wp:posOffset>
                </wp:positionV>
                <wp:extent cx="838200" cy="581025"/>
                <wp:effectExtent l="4445" t="4445" r="14605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687570" y="1338580"/>
                          <a:ext cx="8382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危险废物暂存点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.1pt;margin-top:15.4pt;height:45.75pt;width:66pt;z-index:-249346048;mso-width-relative:page;mso-height-relative:page;" fillcolor="#FFFFFF [3201]" filled="t" stroked="t" coordsize="21600,21600" o:gfxdata="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0YGfm9UAAAAKAQAADwAAAAAAAAABACAA&#10;AAAiAAAAZHJzL2Rvd25yZXYueG1sUEsBAhQAFAAAAAgAh07iQH4oMwhJAgAAdAQAAA4AAAAAAAAA&#10;AQAgAAAAJA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危险废物暂存点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966336" behindDoc="0" locked="0" layoutInCell="1" allowOverlap="1">
                <wp:simplePos x="0" y="0"/>
                <wp:positionH relativeFrom="column">
                  <wp:posOffset>6997700</wp:posOffset>
                </wp:positionH>
                <wp:positionV relativeFrom="paragraph">
                  <wp:posOffset>117475</wp:posOffset>
                </wp:positionV>
                <wp:extent cx="6985" cy="3841750"/>
                <wp:effectExtent l="9525" t="0" r="21590" b="635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017510" y="4025900"/>
                          <a:ext cx="6985" cy="38417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1pt;margin-top:9.25pt;height:302.5pt;width:0.55pt;z-index:253966336;mso-width-relative:page;mso-height-relative:page;" filled="f" stroked="t" coordsize="21600,21600" o:gfxdata="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wlxa+tsAAAAMAQAADwAA&#10;AAAAAAABACAAAAAiAAAAZHJzL2Rvd25yZXYueG1sUEsBAhQAFAAAAAgAh07iQKSi/OzaAQAAdQMA&#10;AA4AAAAAAAAAAQAgAAAAKgEAAGRycy9lMm9Eb2MueG1sUEsFBgAAAAAGAAYAWQEAAHYFAAAAAA==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18848" behindDoc="0" locked="0" layoutInCell="1" allowOverlap="1">
                <wp:simplePos x="0" y="0"/>
                <wp:positionH relativeFrom="column">
                  <wp:posOffset>4309110</wp:posOffset>
                </wp:positionH>
                <wp:positionV relativeFrom="paragraph">
                  <wp:posOffset>6490970</wp:posOffset>
                </wp:positionV>
                <wp:extent cx="751840" cy="487680"/>
                <wp:effectExtent l="4445" t="4445" r="5715" b="2222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85360" y="7130415"/>
                          <a:ext cx="751840" cy="487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冷压机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.3pt;margin-top:511.1pt;height:38.4pt;width:59.2pt;z-index:253518848;mso-width-relative:page;mso-height-relative:page;" fillcolor="#FFFFFF [3201]" filled="t" stroked="t" coordsize="21600,21600" o:gfxdata="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SZYGB2AAAAA0BAAAPAAAAAAAA&#10;AAEAIAAAACIAAABkcnMvZG93bnJldi54bWxQSwECFAAUAAAACACHTuJAk15jKUsCAAB2BAAADgAA&#10;AAAAAAABACAAAAAn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冷压机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22944" behindDoc="0" locked="0" layoutInCell="1" allowOverlap="1">
                <wp:simplePos x="0" y="0"/>
                <wp:positionH relativeFrom="column">
                  <wp:posOffset>1060450</wp:posOffset>
                </wp:positionH>
                <wp:positionV relativeFrom="paragraph">
                  <wp:posOffset>7259320</wp:posOffset>
                </wp:positionV>
                <wp:extent cx="878840" cy="486410"/>
                <wp:effectExtent l="4445" t="4445" r="12065" b="2349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13610" y="8184515"/>
                          <a:ext cx="878840" cy="486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原料区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5pt;margin-top:571.6pt;height:38.3pt;width:69.2pt;z-index:253522944;mso-width-relative:page;mso-height-relative:page;" fillcolor="#FFFFFF [3201]" filled="t" stroked="t" coordsize="21600,21600" o:gfxdata="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1dq/7ZAAAADQEAAA8AAAAAAAAA&#10;AQAgAAAAIgAAAGRycy9kb3ducmV2LnhtbFBLAQIUABQAAAAIAIdO4kCM+vDSSQIAAHYEAAAOAAAA&#10;AAAAAAEAIAAAACg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原料区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23968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7259320</wp:posOffset>
                </wp:positionV>
                <wp:extent cx="912495" cy="508000"/>
                <wp:effectExtent l="4445" t="4445" r="16510" b="2095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23360" y="8173720"/>
                          <a:ext cx="912495" cy="50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回收区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8pt;margin-top:571.6pt;height:40pt;width:71.85pt;z-index:253523968;mso-width-relative:page;mso-height-relative:page;" fillcolor="#FFFFFF [3201]" filled="t" stroked="t" coordsize="21600,21600" o:gfxdata="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H09fL2AAAAA0BAAAPAAAAAAAA&#10;AAEAIAAAACIAAABkcnMvZG93bnJldi54bWxQSwECFAAUAAAACACHTuJA9elQ/ksCAAB2BAAADgAA&#10;AAAAAAABACAAAAAn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回收区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964288" behindDoc="0" locked="0" layoutInCell="1" allowOverlap="1">
                <wp:simplePos x="0" y="0"/>
                <wp:positionH relativeFrom="column">
                  <wp:posOffset>343535</wp:posOffset>
                </wp:positionH>
                <wp:positionV relativeFrom="paragraph">
                  <wp:posOffset>42545</wp:posOffset>
                </wp:positionV>
                <wp:extent cx="2879725" cy="3286760"/>
                <wp:effectExtent l="6350" t="6350" r="9525" b="2159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38885" y="2726690"/>
                          <a:ext cx="2879725" cy="3286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.05pt;margin-top:3.35pt;height:258.8pt;width:226.75pt;z-index:253964288;v-text-anchor:middle;mso-width-relative:page;mso-height-relative:page;" filled="f" stroked="t" coordsize="21600,21600" o:gfxdata="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m0&#10;1h/WAAAACAEAAA8AAAAAAAAAAQAgAAAAIgAAAGRycy9kb3ducmV2LnhtbFBLAQIUABQAAAAIAIdO&#10;4kB2q7A8XgIAAIwEAAAOAAAAAAAAAAEAIAAAACUBAABkcnMvZTJvRG9jLnhtbFBLBQYAAAAABgAG&#10;AFkBAAD1BQAAAAA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963264" behindDoc="1" locked="0" layoutInCell="1" allowOverlap="1">
                <wp:simplePos x="0" y="0"/>
                <wp:positionH relativeFrom="column">
                  <wp:posOffset>484505</wp:posOffset>
                </wp:positionH>
                <wp:positionV relativeFrom="paragraph">
                  <wp:posOffset>163830</wp:posOffset>
                </wp:positionV>
                <wp:extent cx="2389505" cy="2586990"/>
                <wp:effectExtent l="6350" t="6350" r="23495" b="1651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13180" y="2912745"/>
                          <a:ext cx="2389505" cy="2586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.15pt;margin-top:12.9pt;height:203.7pt;width:188.15pt;z-index:-249353216;v-text-anchor:middle;mso-width-relative:page;mso-height-relative:page;" filled="f" stroked="t" coordsize="21600,21600" o:gfxdata="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EzYzg7VAAAACAEAAA8AAAAAAAAAAQAgAAAAIgAAAGRycy9kb3ducmV2LnhtbFBLAQIUABQA&#10;AAAIAIdO4kBbAxb9ZQIAAJUEAAAOAAAAAAAAAAEAIAAAACQBAABkcnMvZTJvRG9jLnhtbFBLBQYA&#10;AAAABgAGAFkBAAD7BQAAAAA=&#10;">
                <v:fill on="f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36256" behindDoc="0" locked="0" layoutInCell="1" allowOverlap="1">
                <wp:simplePos x="0" y="0"/>
                <wp:positionH relativeFrom="column">
                  <wp:posOffset>5909310</wp:posOffset>
                </wp:positionH>
                <wp:positionV relativeFrom="paragraph">
                  <wp:posOffset>129540</wp:posOffset>
                </wp:positionV>
                <wp:extent cx="885825" cy="828675"/>
                <wp:effectExtent l="4445" t="5080" r="5080" b="44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503920" y="1610995"/>
                          <a:ext cx="885825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完好废铅酸蓄电池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5.3pt;margin-top:10.2pt;height:65.25pt;width:69.75pt;z-index:253536256;mso-width-relative:page;mso-height-relative:page;" fillcolor="#FFFFFF [3201]" filled="t" stroked="t" coordsize="21600,21600" o:gfxdata="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G2D1TzYAAAACwEAAA8AAAAAAAAA&#10;AQAgAAAAIgAAAGRycy9kb3ducmV2LnhtbFBLAQIUABQAAAAIAIdO4kBqt9P4SgIAAHQEAAAOAAAA&#10;AAAAAAEAIAAAACc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完好废铅酸蓄电池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960192" behindDoc="0" locked="0" layoutInCell="1" allowOverlap="1">
                <wp:simplePos x="0" y="0"/>
                <wp:positionH relativeFrom="column">
                  <wp:posOffset>7616825</wp:posOffset>
                </wp:positionH>
                <wp:positionV relativeFrom="paragraph">
                  <wp:posOffset>74295</wp:posOffset>
                </wp:positionV>
                <wp:extent cx="885825" cy="828675"/>
                <wp:effectExtent l="4445" t="5080" r="5080" b="444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破损废铅酸蓄电池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9.75pt;margin-top:5.85pt;height:65.25pt;width:69.75pt;z-index:253960192;mso-width-relative:page;mso-height-relative:page;" fillcolor="#FFFFFF [3201]" filled="t" stroked="t" coordsize="21600,21600" o:gfxdata="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8ZKfj1wAAAAwBAAAPAAAAAAAAAAEAIAAAACIAAABkcnMv&#10;ZG93bnJldi54bWxQSwECFAAUAAAACACHTuJA7bTWKD0CAABq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破损废铅酸蓄电池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557760" behindDoc="0" locked="0" layoutInCell="1" allowOverlap="1">
                <wp:simplePos x="0" y="0"/>
                <wp:positionH relativeFrom="column">
                  <wp:posOffset>846455</wp:posOffset>
                </wp:positionH>
                <wp:positionV relativeFrom="paragraph">
                  <wp:posOffset>67310</wp:posOffset>
                </wp:positionV>
                <wp:extent cx="589280" cy="571500"/>
                <wp:effectExtent l="6350" t="6350" r="13970" b="12700"/>
                <wp:wrapNone/>
                <wp:docPr id="14" name="椭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50745" y="1963420"/>
                          <a:ext cx="58928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6.65pt;margin-top:5.3pt;height:45pt;width:46.4pt;z-index:253557760;v-text-anchor:middle;mso-width-relative:page;mso-height-relative:page;" fillcolor="#5B9BD5 [3204]" filled="t" stroked="t" coordsize="21600,21600" o:gfxdata="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NDnJNtUAAAAKAQAADwAAAAAAAAABACAAAAAiAAAAZHJzL2Rv&#10;d25yZXYueG1sUEsBAhQAFAAAAAgAh07iQFiyLv52AgAA1wQAAA4AAAAAAAAAAQAgAAAAJAEAAGRy&#10;cy9lMm9Eb2MueG1sUEsFBgAAAAAGAAYAWQEAAAwGAAAAAA==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61100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196850</wp:posOffset>
                </wp:positionV>
                <wp:extent cx="541655" cy="560070"/>
                <wp:effectExtent l="6350" t="6350" r="23495" b="2413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655" cy="56007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6pt;margin-top:15.5pt;height:44.1pt;width:42.65pt;z-index:253611008;v-text-anchor:middle;mso-width-relative:page;mso-height-relative:page;" fillcolor="#5B9BD5 [3204]" filled="t" stroked="t" coordsize="21600,21600" o:gfxdata="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CiCjE1QAAAAcBAAAPAAAAAAAAAAEAIAAAACIAAABkcnMvZG93bnJldi54bWxQ&#10;SwECFAAUAAAACACHTuJAEsNJhGwCAADLBAAADgAAAAAAAAABACAAAAAkAQAAZHJzL2Uyb0RvYy54&#10;bWxQSwUGAAAAAAYABgBZAQAAAgYAAAAA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37280" behindDoc="0" locked="0" layoutInCell="1" allowOverlap="1">
                <wp:simplePos x="0" y="0"/>
                <wp:positionH relativeFrom="column">
                  <wp:posOffset>827405</wp:posOffset>
                </wp:positionH>
                <wp:positionV relativeFrom="paragraph">
                  <wp:posOffset>93345</wp:posOffset>
                </wp:positionV>
                <wp:extent cx="1750060" cy="563245"/>
                <wp:effectExtent l="0" t="0" r="2540" b="82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913120" y="1515745"/>
                          <a:ext cx="1750060" cy="563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废机油罐区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15pt;margin-top:7.35pt;height:44.35pt;width:137.8pt;z-index:253537280;mso-width-relative:page;mso-height-relative:page;" fillcolor="#FFFFFF [3201]" filled="t" stroked="f" coordsize="21600,21600" o:gfxdata="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eaIXh1QAAAAgBAAAPAAAAAAAAAAEAIAAAACIAAABkcnMv&#10;ZG93bnJldi54bWxQSwECFAAUAAAACACHTuJAUP3wcz8CAABNBAAADgAAAAAAAAABACAAAAAkAQAA&#10;ZHJzL2Uyb0RvYy54bWxQSwUGAAAAAAYABgBZAQAA1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废机油罐区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544448" behindDoc="0" locked="0" layoutInCell="1" allowOverlap="1">
                <wp:simplePos x="0" y="0"/>
                <wp:positionH relativeFrom="column">
                  <wp:posOffset>3640455</wp:posOffset>
                </wp:positionH>
                <wp:positionV relativeFrom="paragraph">
                  <wp:posOffset>160655</wp:posOffset>
                </wp:positionV>
                <wp:extent cx="1229995" cy="680720"/>
                <wp:effectExtent l="4445" t="4445" r="22860" b="1968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36745" y="1334770"/>
                          <a:ext cx="1229995" cy="680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应急收集池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65pt;margin-top:12.65pt;height:53.6pt;width:96.85pt;z-index:253544448;mso-width-relative:page;mso-height-relative:page;" fillcolor="#FFFFFF [3201]" filled="t" stroked="t" coordsize="21600,21600" o:gfxdata="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AeGs5/XAAAACgEAAA8AAAAAAAAAAQAgAAAA&#10;IgAAAGRycy9kb3ducmV2LnhtbFBLAQIUABQAAAAIAIdO4kAJDQ//RQIAAHgEAAAOAAAAAAAAAAEA&#10;IAAAACYBAABkcnMvZTJvRG9jLnhtbFBLBQYAAAAABgAGAFkBAADdBQAAAAA=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应急收集池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962240" behindDoc="0" locked="0" layoutInCell="1" allowOverlap="1">
                <wp:simplePos x="0" y="0"/>
                <wp:positionH relativeFrom="column">
                  <wp:posOffset>8056880</wp:posOffset>
                </wp:positionH>
                <wp:positionV relativeFrom="paragraph">
                  <wp:posOffset>61595</wp:posOffset>
                </wp:positionV>
                <wp:extent cx="800735" cy="408940"/>
                <wp:effectExtent l="0" t="0" r="18415" b="1016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65570" y="4844415"/>
                          <a:ext cx="800735" cy="408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val="en-US" w:eastAsia="zh-CN"/>
                              </w:rPr>
                              <w:t>1m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  <w:vertAlign w:val="superscript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  <w:vertAlign w:val="baseline"/>
                                <w:lang w:val="en-US" w:eastAsia="zh-CN"/>
                              </w:rPr>
                              <w:t>收集池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4.4pt;margin-top:4.85pt;height:32.2pt;width:63.05pt;z-index:253962240;mso-width-relative:page;mso-height-relative:page;" fillcolor="#FFFFFF [3201]" filled="t" stroked="f" coordsize="21600,21600" o:gfxdata="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3Kqiq1QAAAAoBAAAPAAAAAAAAAAEAIAAAACIAAABk&#10;cnMvZG93bnJldi54bWxQSwECFAAUAAAACACHTuJABiT4PUICAABOBAAADgAAAAAAAAABACAAAAAk&#10;AQAAZHJzL2Uyb0RvYy54bWxQSwUGAAAAAAYABgBZAQAA2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val="en-US" w:eastAsia="zh-CN"/>
                        </w:rPr>
                        <w:t>1m</w:t>
                      </w:r>
                      <w:r>
                        <w:rPr>
                          <w:rFonts w:hint="eastAsia"/>
                          <w:sz w:val="18"/>
                          <w:szCs w:val="21"/>
                          <w:vertAlign w:val="superscript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21"/>
                          <w:vertAlign w:val="baseline"/>
                          <w:lang w:val="en-US" w:eastAsia="zh-CN"/>
                        </w:rPr>
                        <w:t>收集池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961216" behindDoc="0" locked="0" layoutInCell="1" allowOverlap="1">
                <wp:simplePos x="0" y="0"/>
                <wp:positionH relativeFrom="column">
                  <wp:posOffset>8155305</wp:posOffset>
                </wp:positionH>
                <wp:positionV relativeFrom="paragraph">
                  <wp:posOffset>33020</wp:posOffset>
                </wp:positionV>
                <wp:extent cx="485775" cy="485775"/>
                <wp:effectExtent l="6350" t="6350" r="22225" b="2222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398895" y="4663440"/>
                          <a:ext cx="485775" cy="485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42.15pt;margin-top:2.6pt;height:38.25pt;width:38.25pt;z-index:253961216;v-text-anchor:middle;mso-width-relative:page;mso-height-relative:page;" filled="f" stroked="t" coordsize="21600,21600" o:gfxdata="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9TLUm9oAAAAKAQAADwAAAAAAAAABACAAAAAiAAAAZHJzL2Rvd25yZXYueG1s&#10;UEsBAhQAFAAAAAgAh07iQBnAlhRoAgAAqwQAAA4AAAAAAAAAAQAgAAAAKQEAAGRycy9lMm9Eb2Mu&#10;eG1sUEsFBgAAAAAGAAYAWQEAAAMGAAAAAA==&#10;">
                <v:fill on="f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664256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196215</wp:posOffset>
                </wp:positionV>
                <wp:extent cx="516890" cy="523240"/>
                <wp:effectExtent l="6350" t="6350" r="10160" b="22860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90" cy="5232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2.9pt;margin-top:15.45pt;height:41.2pt;width:40.7pt;z-index:253664256;v-text-anchor:middle;mso-width-relative:page;mso-height-relative:page;" fillcolor="#5B9BD5 [3204]" filled="t" stroked="t" coordsize="21600,21600" o:gfxdata="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VSWGz1gAAAAgBAAAPAAAAAAAAAAEAIAAAACIAAABkcnMvZG93bnJldi54bWxQ&#10;SwECFAAUAAAACACHTuJAD7ckhWsCAADLBAAADgAAAAAAAAABACAAAAAlAQAAZHJzL2Uyb0RvYy54&#10;bWxQSwUGAAAAAAYABgBZAQAAAgYAAAAA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534208" behindDoc="0" locked="0" layoutInCell="1" allowOverlap="1">
                <wp:simplePos x="0" y="0"/>
                <wp:positionH relativeFrom="column">
                  <wp:posOffset>-1402715</wp:posOffset>
                </wp:positionH>
                <wp:positionV relativeFrom="paragraph">
                  <wp:posOffset>62230</wp:posOffset>
                </wp:positionV>
                <wp:extent cx="171450" cy="295275"/>
                <wp:effectExtent l="38735" t="22860" r="56515" b="2476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0000">
                          <a:off x="8465820" y="2715895"/>
                          <a:ext cx="1714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10.45pt;margin-top:4.9pt;height:23.25pt;width:13.5pt;rotation:851968f;z-index:253534208;v-text-anchor:middle;mso-width-relative:page;mso-height-relative:page;" fillcolor="#5B9BD5 [3204]" filled="t" stroked="t" coordsize="21600,21600" o:gfxdata="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O6fICXXAAAACgEAAA8AAAAAAAAAAQAg&#10;AAAAIgAAAGRycy9kb3ducmV2LnhtbFBLAQIUABQAAAAIAIdO4kAm6ohhgQIAAOoEAAAOAAAAAAAA&#10;AAEAIAAAACYBAABkcnMvZTJvRG9jLnhtbFBLBQYAAAAABgAGAFkBAAAZ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963264" behindDoc="0" locked="0" layoutInCell="1" allowOverlap="1">
                <wp:simplePos x="0" y="0"/>
                <wp:positionH relativeFrom="column">
                  <wp:posOffset>719455</wp:posOffset>
                </wp:positionH>
                <wp:positionV relativeFrom="paragraph">
                  <wp:posOffset>154305</wp:posOffset>
                </wp:positionV>
                <wp:extent cx="977265" cy="334010"/>
                <wp:effectExtent l="6350" t="374015" r="6985" b="15875"/>
                <wp:wrapNone/>
                <wp:docPr id="10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4875" y="2417445"/>
                          <a:ext cx="977265" cy="334010"/>
                        </a:xfrm>
                        <a:prstGeom prst="wedgeRectCallout">
                          <a:avLst>
                            <a:gd name="adj1" fmla="val 32113"/>
                            <a:gd name="adj2" fmla="val -15589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导流槽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56.65pt;margin-top:12.15pt;height:26.3pt;width:76.95pt;z-index:253963264;v-text-anchor:middle;mso-width-relative:page;mso-height-relative:page;" fillcolor="#5B9BD5 [3204]" filled="t" stroked="t" coordsize="21600,21600" o:gfxdata="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AR608HaAAAACQEAAA8AAAAAAAAAAQAgAAAA&#10;IgAAAGRycy9kb3ducmV2LnhtbFBLAQIUABQAAAAIAIdO4kBpEYnKtAIAAEQFAAAOAAAAAAAAAAEA&#10;IAAAACkBAABkcnMvZTJvRG9jLnhtbFBLBQYAAAAABgAGAFkBAABPBgAAAAA=&#10;" adj="17736,-22873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000000" w:themeColor="text1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导流槽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539328" behindDoc="0" locked="0" layoutInCell="1" allowOverlap="1">
                <wp:simplePos x="0" y="0"/>
                <wp:positionH relativeFrom="column">
                  <wp:posOffset>6878955</wp:posOffset>
                </wp:positionH>
                <wp:positionV relativeFrom="paragraph">
                  <wp:posOffset>198120</wp:posOffset>
                </wp:positionV>
                <wp:extent cx="733425" cy="348615"/>
                <wp:effectExtent l="4445" t="5080" r="5080" b="825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6820" y="4382770"/>
                          <a:ext cx="733425" cy="348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装卸区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1.65pt;margin-top:15.6pt;height:27.45pt;width:57.75pt;z-index:253539328;mso-width-relative:page;mso-height-relative:page;" fillcolor="#FFFFFF [3201]" filled="t" stroked="t" coordsize="21600,21600" o:gfxdata="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02FPe1gAAAAsBAAAPAAAAAAAAAAEAIAAA&#10;ACIAAABkcnMvZG93bnJldi54bWxQSwECFAAUAAAACACHTuJAMeUeakcCAAB0BAAADgAAAAAAAAAB&#10;ACAAAAAl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装卸区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41376" behindDoc="0" locked="0" layoutInCell="1" allowOverlap="1">
                <wp:simplePos x="0" y="0"/>
                <wp:positionH relativeFrom="column">
                  <wp:posOffset>4011295</wp:posOffset>
                </wp:positionH>
                <wp:positionV relativeFrom="paragraph">
                  <wp:posOffset>38100</wp:posOffset>
                </wp:positionV>
                <wp:extent cx="707390" cy="396875"/>
                <wp:effectExtent l="4445" t="4445" r="12065" b="1778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13095" y="4354195"/>
                          <a:ext cx="707390" cy="396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装卸区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5.85pt;margin-top:3pt;height:31.25pt;width:55.7pt;z-index:253541376;mso-width-relative:page;mso-height-relative:page;" fillcolor="#FFFFFF [3201]" filled="t" stroked="t" coordsize="21600,21600" o:gfxdata="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JbDKDWAAAACQEAAA8AAAAAAAAAAQAg&#10;AAAAIgAAAGRycy9kb3ducmV2LnhtbFBLAQIUABQAAAAIAIdO4kDZR/zbSQIAAHQEAAAOAAAAAAAA&#10;AAEAIAAAACU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装卸区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715456" behindDoc="0" locked="0" layoutInCell="1" allowOverlap="1">
                <wp:simplePos x="0" y="0"/>
                <wp:positionH relativeFrom="column">
                  <wp:posOffset>4197350</wp:posOffset>
                </wp:positionH>
                <wp:positionV relativeFrom="paragraph">
                  <wp:posOffset>102235</wp:posOffset>
                </wp:positionV>
                <wp:extent cx="695325" cy="457200"/>
                <wp:effectExtent l="0" t="0" r="9525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大门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5pt;margin-top:8.05pt;height:36pt;width:54.75pt;z-index:253715456;mso-width-relative:page;mso-height-relative:page;" fillcolor="#FFFFFF [3201]" filled="t" stroked="f" coordsize="21600,21600" o:gfxdata="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9npZC1AAAAAkBAAAPAAAAAAAAAAEAIAAAACIAAABkcnMvZG93bnJldi54bWxQSwEC&#10;FAAUAAAACACHTuJAuzXIdjECAABCBAAADgAAAAAAAAABACAAAAAjAQAAZHJzL2Uyb0RvYy54bWxQ&#10;SwUGAAAAAAYABgBZAQAAx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大门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55712" behindDoc="0" locked="0" layoutInCell="1" allowOverlap="1">
                <wp:simplePos x="0" y="0"/>
                <wp:positionH relativeFrom="column">
                  <wp:posOffset>6844030</wp:posOffset>
                </wp:positionH>
                <wp:positionV relativeFrom="paragraph">
                  <wp:posOffset>81915</wp:posOffset>
                </wp:positionV>
                <wp:extent cx="695325" cy="457200"/>
                <wp:effectExtent l="0" t="0" r="9525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361170" y="3792220"/>
                          <a:ext cx="69532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大门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8.9pt;margin-top:6.45pt;height:36pt;width:54.75pt;z-index:253555712;mso-width-relative:page;mso-height-relative:page;" fillcolor="#FFFFFF [3201]" filled="t" stroked="f" coordsize="21600,21600" o:gfxdata="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xrEx51gAAAAsBAAAPAAAAAAAAAAEAIAAAACIAAABkcnMv&#10;ZG93bnJldi54bWxQSwECFAAUAAAACACHTuJALQxktD4CAABOBAAADgAAAAAAAAABACAAAAAlAQAA&#10;ZHJzL2Uyb0RvYy54bWxQSwUGAAAAAAYABgBZAQAA1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大门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jc w:val="both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502464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90170</wp:posOffset>
                </wp:positionV>
                <wp:extent cx="2047875" cy="942975"/>
                <wp:effectExtent l="5080" t="4445" r="4445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53770" y="6049645"/>
                          <a:ext cx="2047875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图例</w:t>
                            </w:r>
                          </w:p>
                          <w:p>
                            <w:pPr>
                              <w:pStyle w:val="2"/>
                              <w:jc w:val="both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重点防渗区：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.9pt;margin-top:7.1pt;height:74.25pt;width:161.25pt;z-index:253502464;mso-width-relative:page;mso-height-relative:page;" fillcolor="#FFFFFF [3201]" filled="t" stroked="t" coordsize="21600,21600" o:gfxdata="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pjtWwNUAAAAJAQAADwAAAAAAAAABACAA&#10;AAAiAAAAZHJzL2Rvd25yZXYueG1sUEsBAhQAFAAAAAgAh07iQOGsLB5JAgAAdgQAAA4AAAAAAAAA&#10;AQAgAAAAJA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图例</w:t>
                      </w:r>
                    </w:p>
                    <w:p>
                      <w:pPr>
                        <w:pStyle w:val="2"/>
                        <w:jc w:val="both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重点防渗区：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righ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504512" behindDoc="0" locked="0" layoutInCell="1" allowOverlap="1">
                <wp:simplePos x="0" y="0"/>
                <wp:positionH relativeFrom="column">
                  <wp:posOffset>1207135</wp:posOffset>
                </wp:positionH>
                <wp:positionV relativeFrom="paragraph">
                  <wp:posOffset>329565</wp:posOffset>
                </wp:positionV>
                <wp:extent cx="714375" cy="228600"/>
                <wp:effectExtent l="0" t="0" r="9525" b="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99285" y="6259195"/>
                          <a:ext cx="714375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5.05pt;margin-top:25.95pt;height:18pt;width:56.25pt;z-index:253504512;v-text-anchor:middle;mso-width-relative:page;mso-height-relative:page;" fillcolor="#FF0000" filled="t" stroked="f" coordsize="21600,21600" o:gfxdata="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5b6731AAAAAkBAAAPAAAAAAAAAAEAIAAAACIAAABkcnMvZG93bnJldi54bWxQSwECFAAUAAAA&#10;CACHTuJA+vw3IWQCAACVBAAADgAAAAAAAAABACAAAAAjAQAAZHJzL2Uyb0RvYy54bWxQSwUGAAAA&#10;AAYABgBZAQAA+QU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03488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139065</wp:posOffset>
                </wp:positionV>
                <wp:extent cx="2581275" cy="428625"/>
                <wp:effectExtent l="0" t="0" r="9525" b="952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94860" y="6230620"/>
                          <a:ext cx="258127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5 项目区分区防渗示意图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45pt;margin-top:10.95pt;height:33.75pt;width:203.25pt;z-index:253503488;mso-width-relative:page;mso-height-relative:page;" fillcolor="#FFFFFF [3201]" filled="t" stroked="f" coordsize="21600,21600" o:gfxdata="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NSlC+vUAAAACQEAAA8AAAAAAAAAAQAgAAAAIgAAAGRy&#10;cy9kb3ducmV2LnhtbFBLAQIUABQAAAAIAIdO4kDeRvsAQgIAAE8EAAAOAAAAAAAAAAEAIAAAACM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附图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5 项目区分区防渗示意图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831F02"/>
    <w:rsid w:val="14C655AD"/>
    <w:rsid w:val="15831F02"/>
    <w:rsid w:val="1C2E0605"/>
    <w:rsid w:val="234B705C"/>
    <w:rsid w:val="2D9839C2"/>
    <w:rsid w:val="36D21055"/>
    <w:rsid w:val="424F57C8"/>
    <w:rsid w:val="45865411"/>
    <w:rsid w:val="4BA002FA"/>
    <w:rsid w:val="500D31EC"/>
    <w:rsid w:val="503E10BF"/>
    <w:rsid w:val="505A62ED"/>
    <w:rsid w:val="50E77589"/>
    <w:rsid w:val="51E9152E"/>
    <w:rsid w:val="58A86571"/>
    <w:rsid w:val="60353CF1"/>
    <w:rsid w:val="677D218D"/>
    <w:rsid w:val="69194E01"/>
    <w:rsid w:val="6D535020"/>
    <w:rsid w:val="73037A1C"/>
    <w:rsid w:val="77E142CC"/>
    <w:rsid w:val="7CF3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ind w:left="0" w:firstLine="0"/>
      <w:jc w:val="center"/>
      <w:outlineLvl w:val="0"/>
    </w:pPr>
    <w:rPr>
      <w:rFonts w:ascii="Times New Roman" w:hAnsi="Times New Roman"/>
      <w:b/>
      <w:sz w:val="24"/>
      <w:lang w:val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2018-09-27T11:51:00Z</dcterms:created>
  <dc:creator>M尐懒虫1414047193</dc:creator>
  <cp:lastModifiedBy>-ZYJ。</cp:lastModifiedBy>
  <cp:lastPrinted>2020-03-26T06:40:00Z</cp:lastPrinted>
  <dcterms:modified xsi:type="dcterms:W3CDTF">2020-09-14T04:38:35Z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