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134620</wp:posOffset>
                </wp:positionV>
                <wp:extent cx="8439150" cy="4591050"/>
                <wp:effectExtent l="13970" t="13970" r="24130" b="2413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0145" y="1191895"/>
                          <a:ext cx="8439150" cy="4591050"/>
                        </a:xfrm>
                        <a:prstGeom prst="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.1pt;margin-top:10.6pt;height:361.5pt;width:664.5pt;z-index:251687936;v-text-anchor:middle;mso-width-relative:page;mso-height-relative:page;" filled="f" stroked="t" coordsize="21600,21600" o:gfxdata="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Hezz/3WAAAACgEAAA8AAAAAAAAAAQAgAAAAIgAAAGRycy9kb3ducmV2&#10;LnhtbFBLAQIUABQAAAAIAIdO4kDeIx1JcAIAALYEAAAOAAAAAAAAAAEAIAAAACUBAABkcnMvZTJv&#10;RG9jLnhtbFBLBQYAAAAABgAGAFkBAAAHBgAAAAA=&#10;">
                <v:fill on="f" focussize="0,0"/>
                <v:stroke weight="2.25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>
                <wp:simplePos x="0" y="0"/>
                <wp:positionH relativeFrom="column">
                  <wp:posOffset>4639945</wp:posOffset>
                </wp:positionH>
                <wp:positionV relativeFrom="paragraph">
                  <wp:posOffset>180975</wp:posOffset>
                </wp:positionV>
                <wp:extent cx="800100" cy="561975"/>
                <wp:effectExtent l="4445" t="4445" r="14605" b="508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16145" y="1352550"/>
                          <a:ext cx="800100" cy="561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危险废物暂存点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5.35pt;margin-top:14.25pt;height:44.25pt;width:63pt;z-index:252125184;mso-width-relative:page;mso-height-relative:page;" fillcolor="#FFFFFF [3201]" filled="t" stroked="t" coordsize="21600,21600" o:gfxdata="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hR8l+1gAAAAoBAAAPAAAAAAAAAAEAIAAA&#10;ACIAAABkcnMvZG93bnJldi54bWxQSwECFAAUAAAACACHTuJA12aDYkcCAAB0BAAADgAAAAAAAAAB&#10;ACAAAAAl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危险废物暂存点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>
                <wp:simplePos x="0" y="0"/>
                <wp:positionH relativeFrom="column">
                  <wp:posOffset>5567680</wp:posOffset>
                </wp:positionH>
                <wp:positionV relativeFrom="paragraph">
                  <wp:posOffset>126365</wp:posOffset>
                </wp:positionV>
                <wp:extent cx="12065" cy="4552315"/>
                <wp:effectExtent l="4445" t="0" r="21590" b="635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075680" y="1193165"/>
                          <a:ext cx="12065" cy="455231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38.4pt;margin-top:9.95pt;height:358.45pt;width:0.95pt;z-index:252118016;mso-width-relative:page;mso-height-relative:page;" filled="f" stroked="t" coordsize="21600,21600" o:gfxdata="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nYlRLZAAAACgEAAA8AAAAA&#10;AAAAAQAgAAAAIgAAAGRycy9kb3ducmV2LnhtbFBLAQIUABQAAAAIAIdO4kCi6FPE2gEAAHYDAAAO&#10;AAAAAAAAAAEAIAAAACgBAABkcnMvZTJvRG9jLnhtbFBLBQYAAAAABgAGAFkBAAB0BQAAAAA=&#10;">
                <v:fill on="f" focussize="0,0"/>
                <v:stroke weight="1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>
                <wp:simplePos x="0" y="0"/>
                <wp:positionH relativeFrom="column">
                  <wp:posOffset>6997700</wp:posOffset>
                </wp:positionH>
                <wp:positionV relativeFrom="paragraph">
                  <wp:posOffset>117475</wp:posOffset>
                </wp:positionV>
                <wp:extent cx="10795" cy="3579495"/>
                <wp:effectExtent l="9525" t="0" r="17780" b="190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017510" y="4025900"/>
                          <a:ext cx="10795" cy="357949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1pt;margin-top:9.25pt;height:281.85pt;width:0.85pt;z-index:252119040;mso-width-relative:page;mso-height-relative:page;" filled="f" stroked="t" coordsize="21600,21600" o:gfxdata="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ykfxKNsAAAAMAQAADwAA&#10;AAAAAAABACAAAAAiAAAAZHJzL2Rvd25yZXYueG1sUEsBAhQAFAAAAAgAh07iQBYwJanaAQAAdgMA&#10;AA4AAAAAAAAAAQAgAAAAKgEAAGRycy9lMm9Eb2MueG1sUEsFBgAAAAAGAAYAWQEAAHYFAAAAAA==&#10;">
                <v:fill on="f" focussize="0,0"/>
                <v:stroke weight="1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4309110</wp:posOffset>
                </wp:positionH>
                <wp:positionV relativeFrom="paragraph">
                  <wp:posOffset>6490970</wp:posOffset>
                </wp:positionV>
                <wp:extent cx="751840" cy="487680"/>
                <wp:effectExtent l="4445" t="4445" r="5715" b="2222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85360" y="7130415"/>
                          <a:ext cx="751840" cy="487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冷压机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9.3pt;margin-top:511.1pt;height:38.4pt;width:59.2pt;z-index:251671552;mso-width-relative:page;mso-height-relative:page;" fillcolor="#FFFFFF [3201]" filled="t" stroked="t" coordsize="21600,21600" o:gfxdata="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SZYGB2AAAAA0BAAAPAAAAAAAA&#10;AAEAIAAAACIAAABkcnMvZG93bnJldi54bWxQSwECFAAUAAAACACHTuJAk15jKUsCAAB2BAAADgAA&#10;AAAAAAABACAAAAAnAQAAZHJzL2Uyb0RvYy54bWxQSwUGAAAAAAYABgBZAQAA5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冷压机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1060450</wp:posOffset>
                </wp:positionH>
                <wp:positionV relativeFrom="paragraph">
                  <wp:posOffset>7259320</wp:posOffset>
                </wp:positionV>
                <wp:extent cx="878840" cy="486410"/>
                <wp:effectExtent l="4445" t="4445" r="12065" b="2349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13610" y="8184515"/>
                          <a:ext cx="878840" cy="486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原料区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5pt;margin-top:571.6pt;height:38.3pt;width:69.2pt;z-index:251675648;mso-width-relative:page;mso-height-relative:page;" fillcolor="#FFFFFF [3201]" filled="t" stroked="t" coordsize="21600,21600" o:gfxdata="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1dq/7ZAAAADQEAAA8AAAAAAAAA&#10;AQAgAAAAIgAAAGRycy9kb3ducmV2LnhtbFBLAQIUABQAAAAIAIdO4kCM+vDSSQIAAHYEAAAOAAAA&#10;AAAAAAEAIAAAACg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原料区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7259320</wp:posOffset>
                </wp:positionV>
                <wp:extent cx="912495" cy="508000"/>
                <wp:effectExtent l="4445" t="4445" r="16510" b="2095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23360" y="8173720"/>
                          <a:ext cx="912495" cy="50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回收区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8pt;margin-top:571.6pt;height:40pt;width:71.85pt;z-index:251676672;mso-width-relative:page;mso-height-relative:page;" fillcolor="#FFFFFF [3201]" filled="t" stroked="t" coordsize="21600,21600" o:gfxdata="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H09fL2AAAAA0BAAAPAAAAAAAA&#10;AAEAIAAAACIAAABkcnMvZG93bnJldi54bWxQSwECFAAUAAAACACHTuJA9elQ/ksCAAB2BAAADgAA&#10;AAAAAAABACAAAAAnAQAAZHJzL2Uyb0RvYy54bWxQSwUGAAAAAAYABgBZAQAA5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回收区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5699760</wp:posOffset>
                </wp:positionH>
                <wp:positionV relativeFrom="paragraph">
                  <wp:posOffset>146685</wp:posOffset>
                </wp:positionV>
                <wp:extent cx="885825" cy="828675"/>
                <wp:effectExtent l="4445" t="5080" r="5080" b="444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503920" y="1610995"/>
                          <a:ext cx="885825" cy="828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完好废铅酸蓄电池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8.8pt;margin-top:11.55pt;height:65.25pt;width:69.75pt;z-index:251688960;mso-width-relative:page;mso-height-relative:page;" fillcolor="#FFFFFF [3201]" filled="t" stroked="t" coordsize="21600,21600" o:gfxdata="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1mF+0dcAAAALAQAADwAAAAAAAAAB&#10;ACAAAAAiAAAAZHJzL2Rvd25yZXYueG1sUEsBAhQAFAAAAAgAh07iQGq30/hKAgAAdAQAAA4AAAAA&#10;AAAAAQAgAAAAJg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完好废铅酸蓄电池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>
                <wp:simplePos x="0" y="0"/>
                <wp:positionH relativeFrom="column">
                  <wp:posOffset>276860</wp:posOffset>
                </wp:positionH>
                <wp:positionV relativeFrom="paragraph">
                  <wp:posOffset>92710</wp:posOffset>
                </wp:positionV>
                <wp:extent cx="2613025" cy="3486785"/>
                <wp:effectExtent l="6350" t="6350" r="9525" b="1206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38885" y="2726690"/>
                          <a:ext cx="2613025" cy="34867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.8pt;margin-top:7.3pt;height:274.55pt;width:205.75pt;z-index:252116992;v-text-anchor:middle;mso-width-relative:page;mso-height-relative:page;" filled="f" stroked="t" coordsize="21600,21600" o:gfxdata="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EZC&#10;/3PWAAAACQEAAA8AAAAAAAAAAQAgAAAAIgAAAGRycy9kb3ducmV2LnhtbFBLAQIUABQAAAAIAIdO&#10;4kD7RIePXgIAAIwEAAAOAAAAAAAAAAEAIAAAACUBAABkcnMvZTJvRG9jLnhtbFBLBQYAAAAABgAG&#10;AFkBAAD1BQAAAAA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>
                <wp:simplePos x="0" y="0"/>
                <wp:positionH relativeFrom="column">
                  <wp:posOffset>7616825</wp:posOffset>
                </wp:positionH>
                <wp:positionV relativeFrom="paragraph">
                  <wp:posOffset>74295</wp:posOffset>
                </wp:positionV>
                <wp:extent cx="885825" cy="828675"/>
                <wp:effectExtent l="4445" t="5080" r="5080" b="444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828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破损废铅酸蓄电池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9.75pt;margin-top:5.85pt;height:65.25pt;width:69.75pt;z-index:252112896;mso-width-relative:page;mso-height-relative:page;" fillcolor="#FFFFFF [3201]" filled="t" stroked="t" coordsize="21600,21600" o:gfxdata="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8ZKfj1wAAAAwBAAAPAAAAAAAAAAEAIAAAACIAAABkcnMv&#10;ZG93bnJldi54bWxQSwECFAAUAAAACACHTuJA7bTWKD0CAABqBAAADgAAAAAAAAABACAAAAAm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破损废铅酸蓄电池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2115968" behindDoc="1" locked="0" layoutInCell="1" allowOverlap="1">
                <wp:simplePos x="0" y="0"/>
                <wp:positionH relativeFrom="column">
                  <wp:posOffset>398780</wp:posOffset>
                </wp:positionH>
                <wp:positionV relativeFrom="paragraph">
                  <wp:posOffset>24765</wp:posOffset>
                </wp:positionV>
                <wp:extent cx="2208530" cy="2720975"/>
                <wp:effectExtent l="6350" t="6350" r="13970" b="1587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13180" y="2912745"/>
                          <a:ext cx="2208530" cy="272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.4pt;margin-top:1.95pt;height:214.25pt;width:173.9pt;z-index:-251200512;v-text-anchor:middle;mso-width-relative:page;mso-height-relative:page;" filled="f" stroked="t" coordsize="21600,21600" o:gfxdata="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4m3U6tYAAAAIAQAADwAAAAAAAAABACAAAAAiAAAAZHJzL2Rvd25yZXYueG1sUEsBAhQAFAAA&#10;AAgAh07iQJN0vlZjAgAAlQQAAA4AAAAAAAAAAQAgAAAAJQEAAGRycy9lMm9Eb2MueG1sUEsFBgAA&#10;AAAGAAYAWQEAAPoFAAAAAA==&#10;">
                <v:fill on="f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145415</wp:posOffset>
                </wp:positionV>
                <wp:extent cx="589280" cy="571500"/>
                <wp:effectExtent l="6350" t="6350" r="13970" b="12700"/>
                <wp:wrapNone/>
                <wp:docPr id="14" name="椭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50745" y="1963420"/>
                          <a:ext cx="58928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84.65pt;margin-top:11.45pt;height:45pt;width:46.4pt;z-index:251710464;v-text-anchor:middle;mso-width-relative:page;mso-height-relative:page;" fillcolor="#5B9BD5 [3204]" filled="t" stroked="t" coordsize="21600,21600" o:gfxdata="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U18uptUAAAAKAQAADwAAAAAAAAABACAAAAAiAAAAZHJzL2Rv&#10;d25yZXYueG1sUEsBAhQAFAAAAAgAh07iQFiyLv52AgAA1wQAAA4AAAAAAAAAAQAgAAAAJAEAAGRy&#10;cy9lMm9Eb2MueG1sUEsFBgAAAAAGAAYAWQEAAAwGAAAAAA==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3592830</wp:posOffset>
                </wp:positionH>
                <wp:positionV relativeFrom="paragraph">
                  <wp:posOffset>149860</wp:posOffset>
                </wp:positionV>
                <wp:extent cx="1677670" cy="965200"/>
                <wp:effectExtent l="4445" t="5080" r="13335" b="2032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36745" y="1334770"/>
                          <a:ext cx="1677670" cy="965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应急收集池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2.9pt;margin-top:11.8pt;height:76pt;width:132.1pt;z-index:251697152;mso-width-relative:page;mso-height-relative:page;" fillcolor="#FFFFFF [3201]" filled="t" stroked="t" coordsize="21600,21600" o:gfxdata="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hB3TlNcAAAAKAQAADwAAAAAAAAABACAAAAAi&#10;AAAAZHJzL2Rvd25yZXYueG1sUEsBAhQAFAAAAAgAh07iQNoPJC1EAgAAeAQAAA4AAAAAAAAAAQAg&#10;AAAAJgEAAGRycy9lMm9Eb2MueG1sUEsFBgAAAAAGAAYAWQEAANwFAAAAAA==&#10;">
                <v:fill on="t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应急收集池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1008380</wp:posOffset>
                </wp:positionH>
                <wp:positionV relativeFrom="paragraph">
                  <wp:posOffset>66675</wp:posOffset>
                </wp:positionV>
                <wp:extent cx="1464945" cy="563245"/>
                <wp:effectExtent l="0" t="0" r="1905" b="825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913120" y="1515745"/>
                          <a:ext cx="1464945" cy="563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废机油罐区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9.4pt;margin-top:5.25pt;height:44.35pt;width:115.35pt;z-index:251689984;mso-width-relative:page;mso-height-relative:page;" fillcolor="#FFFFFF [3201]" filled="t" stroked="f" coordsize="21600,21600" o:gfxdata="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T1yEbUAAAACQEAAA8AAAAAAAAAAQAgAAAAIgAAAGRycy9k&#10;b3ducmV2LnhtbFBLAQIUABQAAAAIAIdO4kBQreM4PwIAAE0EAAAOAAAAAAAAAAEAIAAAACMBAABk&#10;cnMvZTJvRG9jLnhtbFBLBQYAAAAABgAGAFkBAADU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废机油罐区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>
                <wp:simplePos x="0" y="0"/>
                <wp:positionH relativeFrom="column">
                  <wp:posOffset>8095615</wp:posOffset>
                </wp:positionH>
                <wp:positionV relativeFrom="paragraph">
                  <wp:posOffset>71120</wp:posOffset>
                </wp:positionV>
                <wp:extent cx="571500" cy="408940"/>
                <wp:effectExtent l="0" t="0" r="0" b="1016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465570" y="4844415"/>
                          <a:ext cx="571500" cy="408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5"/>
                                <w:szCs w:val="1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8"/>
                                <w:lang w:val="en-US" w:eastAsia="zh-CN"/>
                              </w:rPr>
                              <w:t>1m</w:t>
                            </w:r>
                            <w:r>
                              <w:rPr>
                                <w:rFonts w:hint="eastAsia"/>
                                <w:sz w:val="15"/>
                                <w:szCs w:val="18"/>
                                <w:vertAlign w:val="superscript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5"/>
                                <w:szCs w:val="18"/>
                                <w:vertAlign w:val="baseline"/>
                                <w:lang w:val="en-US" w:eastAsia="zh-CN"/>
                              </w:rPr>
                              <w:t>收集池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7.45pt;margin-top:5.6pt;height:32.2pt;width:45pt;z-index:252114944;mso-width-relative:page;mso-height-relative:page;" fillcolor="#FFFFFF [3201]" filled="t" stroked="f" coordsize="21600,21600" o:gfxdata="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63UZ2tYAAAALAQAADwAAAAAAAAABACAAAAAiAAAA&#10;ZHJzL2Rvd25yZXYueG1sUEsBAhQAFAAAAAgAh07iQOINTwNCAgAATgQAAA4AAAAAAAAAAQAgAAAA&#10;JQEAAGRycy9lMm9Eb2MueG1sUEsFBgAAAAAGAAYAWQEAANk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5"/>
                          <w:szCs w:val="18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8"/>
                          <w:lang w:val="en-US" w:eastAsia="zh-CN"/>
                        </w:rPr>
                        <w:t>1m</w:t>
                      </w:r>
                      <w:r>
                        <w:rPr>
                          <w:rFonts w:hint="eastAsia"/>
                          <w:sz w:val="15"/>
                          <w:szCs w:val="18"/>
                          <w:vertAlign w:val="superscript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  <w:sz w:val="15"/>
                          <w:szCs w:val="18"/>
                          <w:vertAlign w:val="baseline"/>
                          <w:lang w:val="en-US" w:eastAsia="zh-CN"/>
                        </w:rPr>
                        <w:t>收集池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>
                <wp:simplePos x="0" y="0"/>
                <wp:positionH relativeFrom="column">
                  <wp:posOffset>8155305</wp:posOffset>
                </wp:positionH>
                <wp:positionV relativeFrom="paragraph">
                  <wp:posOffset>33020</wp:posOffset>
                </wp:positionV>
                <wp:extent cx="485775" cy="485775"/>
                <wp:effectExtent l="6350" t="6350" r="22225" b="2222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398895" y="4663440"/>
                          <a:ext cx="485775" cy="4857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42.15pt;margin-top:2.6pt;height:38.25pt;width:38.25pt;z-index:252113920;v-text-anchor:middle;mso-width-relative:page;mso-height-relative:page;" filled="f" stroked="t" coordsize="21600,21600" o:gfxdata="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9TLUm9oAAAAKAQAADwAAAAAAAAABACAAAAAiAAAAZHJzL2Rvd25yZXYueG1s&#10;UEsBAhQAFAAAAAgAh07iQBnAlhRoAgAAqwQAAA4AAAAAAAAAAQAgAAAAKQEAAGRycy9lMm9Eb2Mu&#10;eG1sUEsFBgAAAAAGAAYAWQEAAAMGAAAAAA==&#10;">
                <v:fill on="f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1114425</wp:posOffset>
                </wp:positionH>
                <wp:positionV relativeFrom="paragraph">
                  <wp:posOffset>116840</wp:posOffset>
                </wp:positionV>
                <wp:extent cx="541655" cy="560070"/>
                <wp:effectExtent l="6350" t="6350" r="23495" b="24130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655" cy="56007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87.75pt;margin-top:9.2pt;height:44.1pt;width:42.65pt;z-index:251763712;v-text-anchor:middle;mso-width-relative:page;mso-height-relative:page;" fillcolor="#5B9BD5 [3204]" filled="t" stroked="t" coordsize="21600,21600" o:gfxdata="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ib8aEtYAAAAKAQAADwAAAAAAAAABACAAAAAiAAAAZHJzL2Rvd25yZXYueG1s&#10;UEsBAhQAFAAAAAgAh07iQBLDSYRsAgAAywQAAA4AAAAAAAAAAQAgAAAAJQEAAGRycy9lMm9Eb2Mu&#10;eG1sUEsFBgAAAAAGAAYAWQEAAAMGAAAAAA==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192405</wp:posOffset>
                </wp:positionV>
                <wp:extent cx="516890" cy="523240"/>
                <wp:effectExtent l="6350" t="6350" r="10160" b="22860"/>
                <wp:wrapNone/>
                <wp:docPr id="16" name="椭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90" cy="5232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89.9pt;margin-top:15.15pt;height:41.2pt;width:40.7pt;z-index:251816960;v-text-anchor:middle;mso-width-relative:page;mso-height-relative:page;" fillcolor="#5B9BD5 [3204]" filled="t" stroked="t" coordsize="21600,21600" o:gfxdata="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0cg9X1gAAAAoBAAAPAAAAAAAAAAEAIAAAACIAAABkcnMvZG93bnJldi54bWxQ&#10;SwECFAAUAAAACACHTuJAD7ckhWsCAADLBAAADgAAAAAAAAABACAAAAAlAQAAZHJzL2Uyb0RvYy54&#10;bWxQSwUGAAAAAAYABgBZAQAAAgYAAAAA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-1402715</wp:posOffset>
                </wp:positionH>
                <wp:positionV relativeFrom="paragraph">
                  <wp:posOffset>62230</wp:posOffset>
                </wp:positionV>
                <wp:extent cx="171450" cy="295275"/>
                <wp:effectExtent l="38735" t="22860" r="56515" b="2476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80000">
                          <a:off x="8465820" y="2715895"/>
                          <a:ext cx="1714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10.45pt;margin-top:4.9pt;height:23.25pt;width:13.5pt;rotation:851968f;z-index:251686912;v-text-anchor:middle;mso-width-relative:page;mso-height-relative:page;" fillcolor="#5B9BD5 [3204]" filled="t" stroked="t" coordsize="21600,21600" o:gfxdata="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O6fICXXAAAACgEAAA8AAAAAAAAAAQAg&#10;AAAAIgAAAGRycy9kb3ducmV2LnhtbFBLAQIUABQAAAAIAIdO4kAm6ohhgQIAAOoEAAAOAAAAAAAA&#10;AAEAIAAAACYBAABkcnMvZTJvRG9jLnhtbFBLBQYAAAAABgAGAFkBAAAZ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3830320</wp:posOffset>
                </wp:positionH>
                <wp:positionV relativeFrom="paragraph">
                  <wp:posOffset>102870</wp:posOffset>
                </wp:positionV>
                <wp:extent cx="707390" cy="396875"/>
                <wp:effectExtent l="4445" t="4445" r="12065" b="1778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13095" y="4354195"/>
                          <a:ext cx="707390" cy="396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装卸区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1.6pt;margin-top:8.1pt;height:31.25pt;width:55.7pt;z-index:251694080;mso-width-relative:page;mso-height-relative:page;" fillcolor="#FFFFFF [3201]" filled="t" stroked="t" coordsize="21600,21600" o:gfxdata="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GSFjgTWAAAACQEAAA8AAAAAAAAAAQAg&#10;AAAAIgAAAGRycy9kb3ducmV2LnhtbFBLAQIUABQAAAAIAIdO4kDZR/zbSQIAAHQEAAAOAAAAAAAA&#10;AAEAIAAAACU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装卸区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7488555</wp:posOffset>
                </wp:positionH>
                <wp:positionV relativeFrom="paragraph">
                  <wp:posOffset>169545</wp:posOffset>
                </wp:positionV>
                <wp:extent cx="733425" cy="348615"/>
                <wp:effectExtent l="4445" t="5080" r="5080" b="825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6820" y="4382770"/>
                          <a:ext cx="733425" cy="348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装卸区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9.65pt;margin-top:13.35pt;height:27.45pt;width:57.75pt;z-index:251692032;mso-width-relative:page;mso-height-relative:page;" fillcolor="#FFFFFF [3201]" filled="t" stroked="t" coordsize="21600,21600" o:gfxdata="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aLIgJtcAAAALAQAADwAAAAAAAAABACAA&#10;AAAiAAAAZHJzL2Rvd25yZXYueG1sUEsBAhQAFAAAAAgAh07iQDHlHmpHAgAAdAQAAA4AAAAAAAAA&#10;AQAgAAAAJg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装卸区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>
                <wp:simplePos x="0" y="0"/>
                <wp:positionH relativeFrom="column">
                  <wp:posOffset>557530</wp:posOffset>
                </wp:positionH>
                <wp:positionV relativeFrom="paragraph">
                  <wp:posOffset>64770</wp:posOffset>
                </wp:positionV>
                <wp:extent cx="977265" cy="334010"/>
                <wp:effectExtent l="6350" t="374015" r="6985" b="15875"/>
                <wp:wrapNone/>
                <wp:docPr id="10" name="矩形标注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14875" y="2417445"/>
                          <a:ext cx="977265" cy="334010"/>
                        </a:xfrm>
                        <a:prstGeom prst="wedgeRectCallout">
                          <a:avLst>
                            <a:gd name="adj1" fmla="val 32113"/>
                            <a:gd name="adj2" fmla="val -155893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导流槽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43.9pt;margin-top:5.1pt;height:26.3pt;width:76.95pt;z-index:252115968;v-text-anchor:middle;mso-width-relative:page;mso-height-relative:page;" fillcolor="#5B9BD5 [3204]" filled="t" stroked="t" coordsize="21600,21600" o:gfxdata="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Gm2KljaAAAACAEAAA8AAAAAAAAAAQAgAAAA&#10;IgAAAGRycy9kb3ducmV2LnhtbFBLAQIUABQAAAAIAIdO4kBpEYnKtAIAAEQFAAAOAAAAAAAAAAEA&#10;IAAAACkBAABkcnMvZTJvRG9jLnhtbFBLBQYAAAAABgAGAFkBAABPBgAAAAA=&#10;" adj="17736,-22873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color w:val="000000" w:themeColor="text1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导流槽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7586980</wp:posOffset>
                </wp:positionH>
                <wp:positionV relativeFrom="paragraph">
                  <wp:posOffset>186690</wp:posOffset>
                </wp:positionV>
                <wp:extent cx="695325" cy="457200"/>
                <wp:effectExtent l="0" t="0" r="9525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361170" y="3792220"/>
                          <a:ext cx="69532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大门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7.4pt;margin-top:14.7pt;height:36pt;width:54.75pt;z-index:251708416;mso-width-relative:page;mso-height-relative:page;" fillcolor="#FFFFFF [3201]" filled="t" stroked="f" coordsize="21600,21600" o:gfxdata="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y/5h51gAAAAwBAAAPAAAAAAAAAAEAIAAAACIAAABkcnMv&#10;ZG93bnJldi54bWxQSwECFAAUAAAACACHTuJALQxktD4CAABOBAAADgAAAAAAAAABACAAAAAlAQAA&#10;ZHJzL2Uyb0RvYy54bWxQSwUGAAAAAAYABgBZAQAA1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大门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3902075</wp:posOffset>
                </wp:positionH>
                <wp:positionV relativeFrom="paragraph">
                  <wp:posOffset>26035</wp:posOffset>
                </wp:positionV>
                <wp:extent cx="695325" cy="457200"/>
                <wp:effectExtent l="0" t="0" r="9525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大门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25pt;margin-top:2.05pt;height:36pt;width:54.75pt;z-index:251868160;mso-width-relative:page;mso-height-relative:page;" fillcolor="#FFFFFF [3201]" filled="t" stroked="f" coordsize="21600,21600" o:gfxdata="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CGpiajTAAAACAEAAA8AAAAAAAAAAQAgAAAAIgAAAGRycy9kb3ducmV2LnhtbFBLAQIU&#10;ABQAAAAIAIdO4kC7Nch2MQIAAEIEAAAOAAAAAAAAAAEAIAAAACIBAABkcnMvZTJvRG9jLnhtbFBL&#10;BQYAAAAABgAGAFkBAADF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大门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right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right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hint="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附图</w:t>
      </w:r>
      <w:r>
        <w:rPr>
          <w:rFonts w:hint="eastAsia"/>
          <w:b/>
          <w:bCs/>
          <w:sz w:val="24"/>
          <w:szCs w:val="24"/>
          <w:lang w:val="en-US" w:eastAsia="zh-CN"/>
        </w:rPr>
        <w:t>3 项目区平面布置示意图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831F02"/>
    <w:rsid w:val="090A4C2E"/>
    <w:rsid w:val="14C655AD"/>
    <w:rsid w:val="15831F02"/>
    <w:rsid w:val="1C143E70"/>
    <w:rsid w:val="1C2E0605"/>
    <w:rsid w:val="1C700AA1"/>
    <w:rsid w:val="234B705C"/>
    <w:rsid w:val="33C43F0E"/>
    <w:rsid w:val="3473085E"/>
    <w:rsid w:val="36D21055"/>
    <w:rsid w:val="4BA002FA"/>
    <w:rsid w:val="500D31EC"/>
    <w:rsid w:val="503E10BF"/>
    <w:rsid w:val="505A62ED"/>
    <w:rsid w:val="50E77589"/>
    <w:rsid w:val="50F43C1B"/>
    <w:rsid w:val="51E9152E"/>
    <w:rsid w:val="58A86571"/>
    <w:rsid w:val="69194E01"/>
    <w:rsid w:val="6D535020"/>
    <w:rsid w:val="73037A1C"/>
    <w:rsid w:val="77E142CC"/>
    <w:rsid w:val="7CF3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ind w:left="0" w:firstLine="0"/>
      <w:jc w:val="center"/>
      <w:outlineLvl w:val="0"/>
    </w:pPr>
    <w:rPr>
      <w:rFonts w:ascii="Times New Roman" w:hAnsi="Times New Roman"/>
      <w:b/>
      <w:sz w:val="24"/>
      <w:lang w:val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2018-09-27T11:51:00Z</dcterms:created>
  <dc:creator>M尐懒虫1414047193</dc:creator>
  <cp:lastModifiedBy>-ZYJ。</cp:lastModifiedBy>
  <cp:lastPrinted>2020-03-26T06:40:00Z</cp:lastPrinted>
  <dcterms:modified xsi:type="dcterms:W3CDTF">2020-09-17T04:36:51Z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