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1794510</wp:posOffset>
                </wp:positionH>
                <wp:positionV relativeFrom="paragraph">
                  <wp:posOffset>3509010</wp:posOffset>
                </wp:positionV>
                <wp:extent cx="1022985" cy="333375"/>
                <wp:effectExtent l="0" t="0" r="5715" b="952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93265" y="4144645"/>
                          <a:ext cx="1022985" cy="3333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  <w:lang w:eastAsia="zh-CN"/>
                              </w:rPr>
                              <w:t>恒盈石材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1.3pt;margin-top:276.3pt;height:26.25pt;width:80.55pt;z-index:251662336;mso-width-relative:page;mso-height-relative:page;" fillcolor="#A6A6A6 [2092]" filled="t" stroked="f" coordsize="21600,21600" o:gfxdata="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KU8Oa7YAAAACwEAAA8A&#10;AAAAAAAAAQAgAAAAIgAAAGRycy9kb3ducmV2LnhtbFBLAQIUABQAAAAIAIdO4kC3Fj09UAIAAG8E&#10;AAAOAAAAAAAAAAEAIAAAACc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  <w:lang w:eastAsia="zh-CN"/>
                        </w:rPr>
                        <w:t>恒盈石材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2210176" behindDoc="0" locked="0" layoutInCell="1" allowOverlap="1">
            <wp:simplePos x="0" y="0"/>
            <wp:positionH relativeFrom="column">
              <wp:posOffset>7920355</wp:posOffset>
            </wp:positionH>
            <wp:positionV relativeFrom="paragraph">
              <wp:posOffset>120650</wp:posOffset>
            </wp:positionV>
            <wp:extent cx="678815" cy="589915"/>
            <wp:effectExtent l="0" t="0" r="6985" b="635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815" cy="589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5969635</wp:posOffset>
                </wp:positionH>
                <wp:positionV relativeFrom="paragraph">
                  <wp:posOffset>2080260</wp:posOffset>
                </wp:positionV>
                <wp:extent cx="1513840" cy="266065"/>
                <wp:effectExtent l="0" t="0" r="10160" b="63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17415" y="5078095"/>
                          <a:ext cx="1513840" cy="2660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/>
                                <w:color w:val="auto"/>
                                <w:sz w:val="24"/>
                                <w:szCs w:val="22"/>
                                <w:lang w:eastAsia="zh-CN"/>
                              </w:rPr>
                              <w:t>万源创鑫石材公司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70.05pt;margin-top:163.8pt;height:20.95pt;width:119.2pt;z-index:251933696;mso-width-relative:page;mso-height-relative:page;" fillcolor="#A6A6A6 [2092]" filled="t" stroked="f" coordsize="21600,21600" o:gfxdata="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sz45KtkAAAAM&#10;AQAADwAAAAAAAAABACAAAAAiAAAAZHJzL2Rvd25yZXYueG1sUEsBAhQAFAAAAAgAh07iQDv6iClU&#10;AgAAbwQAAA4AAAAAAAAAAQAgAAAAKA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/>
                          <w:color w:val="auto"/>
                          <w:sz w:val="24"/>
                          <w:szCs w:val="22"/>
                          <w:lang w:eastAsia="zh-CN"/>
                        </w:rPr>
                        <w:t>万源创鑫石材公司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4674870</wp:posOffset>
                </wp:positionH>
                <wp:positionV relativeFrom="paragraph">
                  <wp:posOffset>3861435</wp:posOffset>
                </wp:positionV>
                <wp:extent cx="762000" cy="314325"/>
                <wp:effectExtent l="0" t="0" r="0" b="952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232140" y="2992120"/>
                          <a:ext cx="762000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西关节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8.1pt;margin-top:304.05pt;height:24.75pt;width:60pt;z-index:251664384;mso-width-relative:page;mso-height-relative:page;" fillcolor="#A6A6A6 [2092]" filled="t" stroked="f" coordsize="21600,21600" o:gfxdata="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Md8AOtcAAAALAQAADwAAAAAA&#10;AAABACAAAAAiAAAAZHJzL2Rvd25yZXYueG1sUEsBAhQAFAAAAAgAh07iQO/gmOFNAgAAbgQAAA4A&#10;AAAAAAAAAQAgAAAAJgEAAGRycy9lMm9Eb2MueG1sUEsFBgAAAAAGAAYAWQEAAOU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西关节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>
                <wp:simplePos x="0" y="0"/>
                <wp:positionH relativeFrom="column">
                  <wp:posOffset>3422015</wp:posOffset>
                </wp:positionH>
                <wp:positionV relativeFrom="paragraph">
                  <wp:posOffset>691515</wp:posOffset>
                </wp:positionV>
                <wp:extent cx="1095375" cy="276225"/>
                <wp:effectExtent l="0" t="0" r="9525" b="952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07740" y="2830195"/>
                          <a:ext cx="1095375" cy="2762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1"/>
                                <w:lang w:eastAsia="zh-CN"/>
                              </w:rPr>
                              <w:t>空地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9.45pt;margin-top:54.45pt;height:21.75pt;width:86.25pt;z-index:251932672;mso-width-relative:page;mso-height-relative:page;" fillcolor="#A6A6A6 [2092]" filled="t" stroked="f" coordsize="21600,21600" o:gfxdata="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Kdw1SPYAAAACwEAAA8A&#10;AAAAAAAAAQAgAAAAIgAAAGRycy9kb3ducmV2LnhtbFBLAQIUABQAAAAIAIdO4kAoXub0UAIAAG8E&#10;AAAOAAAAAAAAAAEAIAAAACc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  <w:bCs/>
                          <w:sz w:val="18"/>
                          <w:szCs w:val="21"/>
                          <w:lang w:eastAsia="zh-CN"/>
                        </w:rPr>
                        <w:t>空地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>
                <wp:simplePos x="0" y="0"/>
                <wp:positionH relativeFrom="column">
                  <wp:posOffset>2295525</wp:posOffset>
                </wp:positionH>
                <wp:positionV relativeFrom="paragraph">
                  <wp:posOffset>1103630</wp:posOffset>
                </wp:positionV>
                <wp:extent cx="600075" cy="361950"/>
                <wp:effectExtent l="6350" t="6350" r="327025" b="393700"/>
                <wp:wrapNone/>
                <wp:docPr id="8" name="矩形标注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3320" y="2472690"/>
                          <a:ext cx="600075" cy="361950"/>
                        </a:xfrm>
                        <a:prstGeom prst="wedgeRectCallout">
                          <a:avLst>
                            <a:gd name="adj1" fmla="val 95608"/>
                            <a:gd name="adj2" fmla="val 147368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项目区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180.75pt;margin-top:86.9pt;height:28.5pt;width:47.25pt;z-index:251939840;v-text-anchor:middle;mso-width-relative:page;mso-height-relative:page;" fillcolor="#5B9BD5 [3204]" filled="t" stroked="t" coordsize="21600,21600" o:gfxdata="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MyqGdDaAAAACwEAAA8AAAAAAAAAAQAgAAAAIgAA&#10;AGRycy9kb3ducmV2LnhtbFBLAQIUABQAAAAIAIdO4kBNa0lLsQIAAEEFAAAOAAAAAAAAAAEAIAAA&#10;ACkBAABkcnMvZTJvRG9jLnhtbFBLBQYAAAAABgAGAFkBAABMBgAAAAA=&#10;" adj="31451,42631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项目区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>
                <wp:simplePos x="0" y="0"/>
                <wp:positionH relativeFrom="column">
                  <wp:posOffset>2877820</wp:posOffset>
                </wp:positionH>
                <wp:positionV relativeFrom="paragraph">
                  <wp:posOffset>1129665</wp:posOffset>
                </wp:positionV>
                <wp:extent cx="3250565" cy="2714625"/>
                <wp:effectExtent l="40640" t="30480" r="42545" b="36195"/>
                <wp:wrapNone/>
                <wp:docPr id="16" name="任意多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92220" y="2272665"/>
                          <a:ext cx="3250565" cy="2714625"/>
                        </a:xfrm>
                        <a:custGeom>
                          <a:avLst/>
                          <a:gdLst>
                            <a:gd name="connisteX0" fmla="*/ 0 w 3250565"/>
                            <a:gd name="connsiteY0" fmla="*/ 202565 h 2714625"/>
                            <a:gd name="connisteX1" fmla="*/ 2131060 w 3250565"/>
                            <a:gd name="connsiteY1" fmla="*/ 0 h 2714625"/>
                            <a:gd name="connisteX2" fmla="*/ 3250565 w 3250565"/>
                            <a:gd name="connsiteY2" fmla="*/ 2310130 h 2714625"/>
                            <a:gd name="connisteX3" fmla="*/ 976630 w 3250565"/>
                            <a:gd name="connsiteY3" fmla="*/ 2714625 h 2714625"/>
                            <a:gd name="connisteX4" fmla="*/ 0 w 3250565"/>
                            <a:gd name="connsiteY4" fmla="*/ 202565 h 2714625"/>
                          </a:gdLst>
                          <a:ahLst/>
                          <a:cxnLst>
                            <a:cxn ang="0">
                              <a:pos x="connisteX0" y="connsiteY0"/>
                            </a:cxn>
                            <a:cxn ang="0">
                              <a:pos x="connisteX1" y="connsiteY1"/>
                            </a:cxn>
                            <a:cxn ang="0">
                              <a:pos x="connisteX2" y="connsiteY2"/>
                            </a:cxn>
                            <a:cxn ang="0">
                              <a:pos x="connisteX3" y="connsiteY3"/>
                            </a:cxn>
                            <a:cxn ang="0">
                              <a:pos x="connisteX4" y="connsiteY4"/>
                            </a:cxn>
                          </a:cxnLst>
                          <a:rect l="l" t="t" r="r" b="b"/>
                          <a:pathLst>
                            <a:path w="3250565" h="2714625">
                              <a:moveTo>
                                <a:pt x="0" y="202565"/>
                              </a:moveTo>
                              <a:lnTo>
                                <a:pt x="2131060" y="0"/>
                              </a:lnTo>
                              <a:lnTo>
                                <a:pt x="3250565" y="2310130"/>
                              </a:lnTo>
                              <a:lnTo>
                                <a:pt x="976630" y="2714625"/>
                              </a:lnTo>
                              <a:lnTo>
                                <a:pt x="0" y="202565"/>
                              </a:lnTo>
                              <a:close/>
                            </a:path>
                          </a:pathLst>
                        </a:custGeom>
                        <a:noFill/>
                        <a:ln w="57150"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26.6pt;margin-top:88.95pt;height:213.75pt;width:255.95pt;z-index:251942912;mso-width-relative:page;mso-height-relative:page;" filled="f" stroked="t" coordsize="3250565,2714625" o:gfxdata="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" path="m0,202565l2131060,0,3250565,2310130,976630,2714625,0,202565xe">
                <v:path o:connectlocs="0,202565;2131060,0;3250565,2310130;976630,2714625;0,202565" o:connectangles="0,0,0,0,0"/>
                <v:fill on="f" focussize="0,0"/>
                <v:stroke weight="4.5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>
                <wp:simplePos x="0" y="0"/>
                <wp:positionH relativeFrom="column">
                  <wp:posOffset>3008630</wp:posOffset>
                </wp:positionH>
                <wp:positionV relativeFrom="paragraph">
                  <wp:posOffset>1641475</wp:posOffset>
                </wp:positionV>
                <wp:extent cx="405130" cy="345440"/>
                <wp:effectExtent l="0" t="0" r="13970" b="16510"/>
                <wp:wrapNone/>
                <wp:docPr id="11" name="任意多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23030" y="2784475"/>
                          <a:ext cx="405130" cy="345440"/>
                        </a:xfrm>
                        <a:custGeom>
                          <a:avLst/>
                          <a:gdLst>
                            <a:gd name="connisteX0" fmla="*/ 0 w 500380"/>
                            <a:gd name="connsiteY0" fmla="*/ 47625 h 345440"/>
                            <a:gd name="connisteX1" fmla="*/ 107315 w 500380"/>
                            <a:gd name="connsiteY1" fmla="*/ 345440 h 345440"/>
                            <a:gd name="connisteX2" fmla="*/ 500380 w 500380"/>
                            <a:gd name="connsiteY2" fmla="*/ 297815 h 345440"/>
                            <a:gd name="connisteX3" fmla="*/ 309880 w 500380"/>
                            <a:gd name="connsiteY3" fmla="*/ 0 h 345440"/>
                            <a:gd name="connisteX4" fmla="*/ 0 w 500380"/>
                            <a:gd name="connsiteY4" fmla="*/ 47625 h 345440"/>
                          </a:gdLst>
                          <a:ahLst/>
                          <a:cxnLst>
                            <a:cxn ang="0">
                              <a:pos x="connisteX0" y="connsiteY0"/>
                            </a:cxn>
                            <a:cxn ang="0">
                              <a:pos x="connisteX1" y="connsiteY1"/>
                            </a:cxn>
                            <a:cxn ang="0">
                              <a:pos x="connisteX2" y="connsiteY2"/>
                            </a:cxn>
                            <a:cxn ang="0">
                              <a:pos x="connisteX3" y="connsiteY3"/>
                            </a:cxn>
                            <a:cxn ang="0">
                              <a:pos x="connisteX4" y="connsiteY4"/>
                            </a:cxn>
                          </a:cxnLst>
                          <a:rect l="l" t="t" r="r" b="b"/>
                          <a:pathLst>
                            <a:path w="500380" h="345440">
                              <a:moveTo>
                                <a:pt x="0" y="47625"/>
                              </a:moveTo>
                              <a:lnTo>
                                <a:pt x="107315" y="345440"/>
                              </a:lnTo>
                              <a:lnTo>
                                <a:pt x="500380" y="297815"/>
                              </a:lnTo>
                              <a:lnTo>
                                <a:pt x="309880" y="0"/>
                              </a:lnTo>
                              <a:lnTo>
                                <a:pt x="0" y="476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36.9pt;margin-top:129.25pt;height:27.2pt;width:31.9pt;z-index:251941888;mso-width-relative:page;mso-height-relative:page;" fillcolor="#FF0000" filled="t" stroked="f" coordsize="500380,345440" o:gfxdata="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C8/bhs2QAAAAsBAAAPAAAAAAAAAAEAIAAAACIAAABkcnMvZG93bnJldi54bWxQSwECFAAU&#10;AAAACACHTuJAnYPVbQ0DAAD8BwAADgAAAAAAAAABACAAAAAoAQAAZHJzL2Uyb0RvYy54bWxQSwUG&#10;AAAAAAYABgBZAQAApwYAAAAA&#10;" path="m0,47625l107315,345440,500380,297815,309880,0,0,47625xe">
                <v:path o:connectlocs="0,47625;86887,345440;405130,297815;250892,0;0,47625" o:connectangles="0,0,0,0,0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>
                <wp:simplePos x="0" y="0"/>
                <wp:positionH relativeFrom="column">
                  <wp:posOffset>3913505</wp:posOffset>
                </wp:positionH>
                <wp:positionV relativeFrom="paragraph">
                  <wp:posOffset>3368040</wp:posOffset>
                </wp:positionV>
                <wp:extent cx="3179445" cy="654685"/>
                <wp:effectExtent l="3810" t="18415" r="17145" b="317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827905" y="4511040"/>
                          <a:ext cx="3179445" cy="654685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08.15pt;margin-top:265.2pt;height:51.55pt;width:250.35pt;z-index:251940864;mso-width-relative:page;mso-height-relative:page;" filled="f" stroked="t" coordsize="21600,21600" o:gfxdata="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U&#10;yMjF3AAAAAwBAAAPAAAAAAAAAAEAIAAAACIAAABkcnMvZG93bnJldi54bWxQSwECFAAUAAAACACH&#10;TuJAPes/pucBAAB/AwAADgAAAAAAAAABACAAAAArAQAAZHJzL2Uyb0RvYy54bWxQSwUGAAAAAAYA&#10;BgBZAQAAhAUAAAAA&#10;">
                <v:fill on="f" focussize="0,0"/>
                <v:stroke weight="3pt" color="#00B05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>
                <wp:simplePos x="0" y="0"/>
                <wp:positionH relativeFrom="column">
                  <wp:posOffset>2595245</wp:posOffset>
                </wp:positionH>
                <wp:positionV relativeFrom="paragraph">
                  <wp:posOffset>1701165</wp:posOffset>
                </wp:positionV>
                <wp:extent cx="1246505" cy="2750185"/>
                <wp:effectExtent l="17145" t="7620" r="31750" b="23495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4979670" y="3615690"/>
                          <a:ext cx="1246505" cy="2750185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204.35pt;margin-top:133.95pt;height:216.55pt;width:98.15pt;z-index:251936768;mso-width-relative:page;mso-height-relative:page;" filled="f" stroked="t" coordsize="21600,21600" o:gfxdata="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aAniy9kAAAALAQAADwAAAAAAAAABACAAAAAiAAAAZHJzL2Rvd25yZXYueG1sUEsBAhQAFAAA&#10;AAgAh07iQMGIo8zuAQAAjAMAAA4AAAAAAAAAAQAgAAAAKAEAAGRycy9lMm9Eb2MueG1sUEsFBgAA&#10;AAAGAAYAWQEAAIgFAAAAAA==&#10;">
                <v:fill on="f" focussize="0,0"/>
                <v:stroke weight="3pt" color="#00B050 [3204]" miterlimit="8" joinstyle="miter"/>
                <v:imagedata o:title=""/>
                <o:lock v:ext="edit" aspectratio="f"/>
              </v:line>
            </w:pict>
          </mc:Fallback>
        </mc:AlternateContent>
      </w:r>
      <w:bookmarkStart w:id="0" w:name="_GoBack"/>
      <w:r>
        <w:rPr>
          <w:sz w:val="24"/>
        </w:rPr>
        <w:drawing>
          <wp:inline distT="0" distB="0" distL="114300" distR="114300">
            <wp:extent cx="8671560" cy="5181600"/>
            <wp:effectExtent l="28575" t="9525" r="43815" b="28575"/>
            <wp:docPr id="3" name="图片 3" descr="屏幕截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屏幕截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71560" cy="5181600"/>
                    </a:xfrm>
                    <a:prstGeom prst="rect">
                      <a:avLst/>
                    </a:prstGeom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End w:id="0"/>
      <w:r>
        <w:rPr>
          <w:sz w:val="24"/>
        </w:rPr>
        <mc:AlternateContent>
          <mc:Choice Requires="wpg">
            <w:drawing>
              <wp:anchor distT="0" distB="0" distL="114300" distR="114300" simplePos="0" relativeHeight="251931648" behindDoc="0" locked="0" layoutInCell="1" allowOverlap="1">
                <wp:simplePos x="0" y="0"/>
                <wp:positionH relativeFrom="column">
                  <wp:posOffset>6903720</wp:posOffset>
                </wp:positionH>
                <wp:positionV relativeFrom="paragraph">
                  <wp:posOffset>4384675</wp:posOffset>
                </wp:positionV>
                <wp:extent cx="1463675" cy="670560"/>
                <wp:effectExtent l="0" t="0" r="3175" b="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3675" cy="670560"/>
                          <a:chOff x="13466" y="9546"/>
                          <a:chExt cx="2305" cy="1056"/>
                        </a:xfrm>
                      </wpg:grpSpPr>
                      <wps:wsp>
                        <wps:cNvPr id="13" name="Rectangle 6"/>
                        <wps:cNvSpPr/>
                        <wps:spPr>
                          <a:xfrm>
                            <a:off x="13634" y="10162"/>
                            <a:ext cx="1869" cy="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b/>
                                  <w:color w:val="000000" w:themeColor="text1"/>
                                  <w:sz w:val="24"/>
                                  <w:lang w:val="en-US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color w:val="000000" w:themeColor="text1"/>
                                  <w:w w:val="66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比例尺</w:t>
                              </w:r>
                              <w:r>
                                <w:rPr>
                                  <w:rFonts w:hint="eastAsia"/>
                                  <w:b/>
                                  <w:color w:val="000000" w:themeColor="text1"/>
                                  <w:sz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1：</w:t>
                              </w:r>
                              <w:r>
                                <w:rPr>
                                  <w:rFonts w:hint="eastAsia"/>
                                  <w:b/>
                                  <w:color w:val="000000" w:themeColor="text1"/>
                                  <w:sz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3245</w:t>
                              </w:r>
                            </w:p>
                          </w:txbxContent>
                        </wps:txbx>
                        <wps:bodyPr lIns="91440" tIns="0" rIns="91440" bIns="0" upright="1"/>
                      </wps:wsp>
                      <pic:pic xmlns:pic="http://schemas.openxmlformats.org/drawingml/2006/picture">
                        <pic:nvPicPr>
                          <pic:cNvPr id="14" name="Picture 5" descr="比例尺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13466" y="9911"/>
                            <a:ext cx="2305" cy="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>
                        <wps:cNvPr id="15" name="Rectangle 7"/>
                        <wps:cNvSpPr/>
                        <wps:spPr>
                          <a:xfrm>
                            <a:off x="13516" y="9546"/>
                            <a:ext cx="2098" cy="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firstLine="211" w:firstLineChars="100"/>
                                <w:jc w:val="both"/>
                                <w:rPr>
                                  <w:rFonts w:hint="eastAsia"/>
                                  <w:b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20</w:t>
                              </w:r>
                              <w:r>
                                <w:rPr>
                                  <w:rFonts w:hint="eastAsia"/>
                                  <w:b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m</w:t>
                              </w:r>
                              <w:r>
                                <w:rPr>
                                  <w:rFonts w:hint="eastAsia"/>
                                  <w:b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    40m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43.6pt;margin-top:345.25pt;height:52.8pt;width:115.25pt;z-index:251931648;mso-width-relative:page;mso-height-relative:page;" coordorigin="13466,9546" coordsize="2305,1056" o:gfxdata="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">
                <o:lock v:ext="edit" aspectratio="f"/>
                <v:rect id="Rectangle 6" o:spid="_x0000_s1026" o:spt="1" style="position:absolute;left:13634;top:10162;height:440;width:1869;" filled="f" stroked="f" coordsize="21600,21600" o:gfxdata="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rrKGS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2.54mm,0mm,2.54mm,0mm">
                    <w:txbxContent>
                      <w:p>
                        <w:pPr>
                          <w:rPr>
                            <w:rFonts w:hint="default"/>
                            <w:b/>
                            <w:color w:val="000000" w:themeColor="text1"/>
                            <w:sz w:val="24"/>
                            <w:lang w:val="en-US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b/>
                            <w:color w:val="000000" w:themeColor="text1"/>
                            <w:w w:val="66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比例尺</w:t>
                        </w:r>
                        <w:r>
                          <w:rPr>
                            <w:rFonts w:hint="eastAsia"/>
                            <w:b/>
                            <w:color w:val="000000" w:themeColor="text1"/>
                            <w:sz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1：</w:t>
                        </w:r>
                        <w:r>
                          <w:rPr>
                            <w:rFonts w:hint="eastAsia"/>
                            <w:b/>
                            <w:color w:val="000000" w:themeColor="text1"/>
                            <w:sz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3245</w:t>
                        </w:r>
                      </w:p>
                    </w:txbxContent>
                  </v:textbox>
                </v:rect>
                <v:shape id="Picture 5" o:spid="_x0000_s1026" o:spt="75" alt="比例尺" type="#_x0000_t75" style="position:absolute;left:13466;top:9911;height:265;width:2305;" filled="f" o:preferrelative="t" stroked="f" coordsize="21600,21600" o:gfxdata="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5Nfg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6" o:title=""/>
                  <o:lock v:ext="edit" aspectratio="t"/>
                </v:shape>
                <v:rect id="Rectangle 7" o:spid="_x0000_s1026" o:spt="1" style="position:absolute;left:13516;top:9546;height:440;width:2098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firstLine="211" w:firstLineChars="100"/>
                          <w:jc w:val="both"/>
                          <w:rPr>
                            <w:rFonts w:hint="eastAsia"/>
                            <w:b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b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20</w:t>
                        </w:r>
                        <w:r>
                          <w:rPr>
                            <w:rFonts w:hint="eastAsia"/>
                            <w:b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m</w:t>
                        </w:r>
                        <w:r>
                          <w:rPr>
                            <w:rFonts w:hint="eastAsia"/>
                            <w:b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    40m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2326640</wp:posOffset>
                </wp:positionH>
                <wp:positionV relativeFrom="paragraph">
                  <wp:posOffset>5405120</wp:posOffset>
                </wp:positionV>
                <wp:extent cx="4305300" cy="439420"/>
                <wp:effectExtent l="0" t="0" r="0" b="1778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41040" y="6292215"/>
                          <a:ext cx="4305300" cy="439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2周边关系卫星图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3.2pt;margin-top:425.6pt;height:34.6pt;width:339pt;z-index:251665408;mso-width-relative:page;mso-height-relative:page;" fillcolor="#FFFFFF [3201]" filled="t" stroked="f" coordsize="21600,21600" o:gfxdata="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/tY6n1gAAAAwBAAAPAAAAAAAAAAEAIAAAACIAAABk&#10;cnMvZG93bnJldi54bWxQSwECFAAUAAAACACHTuJA6PC6IkECAABPBAAADgAAAAAAAAABACAAAAAl&#10;AQAAZHJzL2Uyb0RvYy54bWxQSwUGAAAAAAYABgBZAQAA2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图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2周边关系卫星图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F51588"/>
    <w:rsid w:val="0C94160B"/>
    <w:rsid w:val="1FE06E53"/>
    <w:rsid w:val="22383BA3"/>
    <w:rsid w:val="248B6117"/>
    <w:rsid w:val="285D2948"/>
    <w:rsid w:val="32AC60DA"/>
    <w:rsid w:val="3B5B5798"/>
    <w:rsid w:val="4B7D6450"/>
    <w:rsid w:val="50733719"/>
    <w:rsid w:val="6D535020"/>
    <w:rsid w:val="6D681F27"/>
    <w:rsid w:val="74A93BEA"/>
    <w:rsid w:val="75F51588"/>
    <w:rsid w:val="7808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2018-09-27T10:59:00Z</dcterms:created>
  <dc:creator>M尐懒虫1414047193</dc:creator>
  <cp:lastModifiedBy>-ZYJ。</cp:lastModifiedBy>
  <dcterms:modified xsi:type="dcterms:W3CDTF">2020-07-07T04:33:26Z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